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宋体" w:cs="宋体"/>
          <w:b/>
          <w:color w:val="FF0000"/>
          <w:spacing w:val="-20"/>
          <w:w w:val="25"/>
          <w:kern w:val="144"/>
          <w:position w:val="-2"/>
          <w:sz w:val="160"/>
          <w:szCs w:val="52"/>
          <w:shd w:val="clear" w:color="auto" w:fill="auto"/>
        </w:rPr>
      </w:pPr>
      <w:r>
        <w:rPr>
          <w:rFonts w:hint="eastAsia" w:ascii="宋体" w:hAnsi="宋体" w:cs="宋体"/>
          <w:b/>
          <w:color w:val="FF0000"/>
          <w:spacing w:val="-20"/>
          <w:w w:val="25"/>
          <w:kern w:val="144"/>
          <w:position w:val="-2"/>
          <w:sz w:val="160"/>
          <w:szCs w:val="52"/>
          <w:shd w:val="clear" w:color="auto" w:fill="auto"/>
        </w:rPr>
        <w:t>共青团武昌理工学院影视传媒学院委员会文件</w:t>
      </w:r>
    </w:p>
    <w:p>
      <w:pPr>
        <w:widowControl/>
        <w:spacing w:line="300" w:lineRule="exact"/>
        <w:jc w:val="center"/>
        <w:rPr>
          <w:rFonts w:ascii="仿宋" w:hAnsi="仿宋" w:eastAsia="仿宋" w:cs="宋体"/>
          <w:color w:val="FF0000"/>
          <w:spacing w:val="-20"/>
          <w:w w:val="30"/>
          <w:kern w:val="144"/>
          <w:position w:val="-2"/>
          <w:sz w:val="52"/>
          <w:szCs w:val="52"/>
        </w:rPr>
      </w:pPr>
      <w:r>
        <w:rPr>
          <w:rFonts w:hint="eastAsia" w:ascii="宋体" w:hAnsi="宋体" w:cs="宋体"/>
          <w:color w:val="000000"/>
          <w:sz w:val="30"/>
          <w:szCs w:val="30"/>
        </w:rPr>
        <w:t>团字﹝</w:t>
      </w:r>
      <w:r>
        <w:rPr>
          <w:rFonts w:ascii="宋体" w:hAnsi="宋体" w:cs="宋体"/>
          <w:color w:val="000000"/>
          <w:sz w:val="30"/>
          <w:szCs w:val="30"/>
        </w:rPr>
        <w:t>20</w:t>
      </w:r>
      <w:r>
        <w:rPr>
          <w:rFonts w:hint="eastAsia" w:ascii="宋体" w:hAnsi="宋体" w:cs="宋体"/>
          <w:color w:val="000000"/>
          <w:sz w:val="30"/>
          <w:szCs w:val="30"/>
          <w:lang w:val="en-US" w:eastAsia="zh-CN"/>
        </w:rPr>
        <w:t>20</w:t>
      </w:r>
      <w:r>
        <w:rPr>
          <w:rFonts w:hint="eastAsia" w:ascii="宋体" w:hAnsi="宋体" w:cs="宋体"/>
          <w:color w:val="000000"/>
          <w:sz w:val="30"/>
          <w:szCs w:val="30"/>
        </w:rPr>
        <w:t>﹞</w:t>
      </w:r>
      <w:r>
        <w:rPr>
          <w:rFonts w:hint="eastAsia" w:ascii="宋体" w:hAnsi="宋体" w:cs="宋体"/>
          <w:color w:val="000000"/>
          <w:sz w:val="30"/>
          <w:szCs w:val="30"/>
          <w:lang w:val="en-US" w:eastAsia="zh-CN"/>
        </w:rPr>
        <w:t>11</w:t>
      </w:r>
      <w:r>
        <w:rPr>
          <w:rFonts w:hint="eastAsia" w:ascii="宋体" w:hAnsi="宋体" w:cs="宋体"/>
          <w:color w:val="000000"/>
          <w:sz w:val="30"/>
          <w:szCs w:val="30"/>
        </w:rPr>
        <w:t>号</w:t>
      </w:r>
    </w:p>
    <w:p>
      <w:pPr>
        <w:widowControl/>
        <w:spacing w:line="300" w:lineRule="exact"/>
      </w:pPr>
      <w:r>
        <w:rPr>
          <w:rFonts w:ascii="华文中宋" w:hAnsi="华文中宋" w:eastAsia="华文中宋"/>
          <w:b/>
          <w:color w:val="FF0000"/>
          <w:sz w:val="52"/>
          <w:szCs w:val="52"/>
          <w:u w:val="single"/>
        </w:rPr>
        <w:t xml:space="preserve">                                  </w:t>
      </w:r>
      <w:r>
        <w:rPr>
          <w:rFonts w:ascii="宋体" w:hAnsi="宋体" w:cs="宋体"/>
          <w:b/>
          <w:sz w:val="32"/>
        </w:rPr>
        <w:t xml:space="preserve">                      </w:t>
      </w:r>
    </w:p>
    <w:p>
      <w:pPr>
        <w:pStyle w:val="3"/>
        <w:jc w:val="center"/>
      </w:pPr>
      <w:r>
        <w:rPr>
          <w:rFonts w:hint="eastAsia"/>
        </w:rPr>
        <w:t>关于给</w:t>
      </w:r>
      <w:r>
        <w:rPr>
          <w:rFonts w:hint="eastAsia" w:ascii="Arial" w:hAnsi="Arial"/>
        </w:rPr>
        <w:t>予</w:t>
      </w:r>
      <w:r>
        <w:rPr>
          <w:rFonts w:hint="eastAsia"/>
          <w:lang w:val="en-US" w:eastAsia="zh-CN"/>
        </w:rPr>
        <w:t xml:space="preserve"> 韩铭洋 </w:t>
      </w:r>
      <w:r>
        <w:rPr>
          <w:rFonts w:hint="eastAsia" w:ascii="Arial" w:hAnsi="Arial"/>
        </w:rPr>
        <w:t>等</w:t>
      </w:r>
      <w:r>
        <w:rPr>
          <w:rFonts w:hint="eastAsia"/>
          <w:lang w:val="en-US" w:eastAsia="zh-CN"/>
        </w:rPr>
        <w:t>19</w:t>
      </w:r>
      <w:r>
        <w:rPr>
          <w:rFonts w:hint="eastAsia"/>
        </w:rPr>
        <w:t>名学生通报批评决定</w:t>
      </w:r>
    </w:p>
    <w:p>
      <w:pPr>
        <w:spacing w:line="360" w:lineRule="auto"/>
        <w:ind w:left="479" w:leftChars="228" w:firstLine="0" w:firstLineChars="0"/>
        <w:rPr>
          <w:rFonts w:hint="default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韩铭洋，播音2004，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20204673012；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杨政杰，播音</w:t>
      </w: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2002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，</w:t>
      </w: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20204673045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；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张柏瑞，播音</w:t>
      </w: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2004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，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</w:t>
      </w: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20204697048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；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耿梓渊，编导</w:t>
      </w: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2002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，</w:t>
      </w: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20204694034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；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杨金菡，编导</w:t>
      </w: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2002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，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</w:t>
      </w: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20204694041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；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范家鑫，编导</w:t>
      </w: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2001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，</w:t>
      </w: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20204694017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；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张孟岽，播音</w:t>
      </w: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2004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，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</w:t>
      </w: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20204697101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；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宋舒波，播音</w:t>
      </w: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2002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，</w:t>
      </w: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20204697020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；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赵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恒，播音</w:t>
      </w: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2004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，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</w:t>
      </w: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20204697109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；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宋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豪，播音</w:t>
      </w: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2002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，</w:t>
      </w: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20204673048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；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李治童，播音</w:t>
      </w: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2004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，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</w:t>
      </w: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20204697087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；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詹静珊，播音</w:t>
      </w: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2003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，</w:t>
      </w: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20204673083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；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梅雨婷，播音</w:t>
      </w: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2003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，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</w:t>
      </w: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20204673100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；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刑子阳，播音</w:t>
      </w: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200</w:t>
      </w:r>
      <w:bookmarkStart w:id="0" w:name="_GoBack"/>
      <w:bookmarkEnd w:id="0"/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，</w:t>
      </w: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20204697010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；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王亚轩，播音</w:t>
      </w: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2003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，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</w:t>
      </w: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20204697064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；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陈绩冈，播音</w:t>
      </w: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2001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，</w:t>
      </w: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20204673014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；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于海鑫，表演2001，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20204697031；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孙海峰，表演2003，20204697112；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余渊海，表演1902， 20194697043；</w:t>
      </w:r>
    </w:p>
    <w:p>
      <w:pPr>
        <w:spacing w:line="360" w:lineRule="auto"/>
        <w:ind w:left="479" w:leftChars="228" w:firstLine="0" w:firstLineChars="0"/>
        <w:rPr>
          <w:rFonts w:hint="default" w:ascii="宋体" w:hAnsi="宋体" w:cs="宋体"/>
          <w:sz w:val="24"/>
          <w:szCs w:val="24"/>
          <w:lang w:val="en-US" w:eastAsia="zh-CN"/>
        </w:rPr>
      </w:pPr>
    </w:p>
    <w:p>
      <w:pPr>
        <w:spacing w:line="360" w:lineRule="auto"/>
        <w:ind w:firstLine="560" w:firstLineChars="200"/>
        <w:rPr>
          <w:rFonts w:hint="eastAsia" w:ascii="宋体" w:hAnsi="宋体" w:cs="宋体"/>
          <w:sz w:val="28"/>
          <w:szCs w:val="28"/>
          <w:lang w:eastAsia="zh-CN"/>
        </w:rPr>
      </w:pPr>
      <w:r>
        <w:rPr>
          <w:rFonts w:hint="eastAsia" w:ascii="宋体" w:hAnsi="宋体" w:cs="宋体"/>
          <w:sz w:val="28"/>
          <w:szCs w:val="28"/>
          <w:lang w:eastAsia="zh-CN"/>
        </w:rPr>
        <w:t>以上</w:t>
      </w:r>
      <w:r>
        <w:rPr>
          <w:rFonts w:hint="eastAsia" w:ascii="宋体" w:hAnsi="宋体" w:cs="宋体"/>
          <w:sz w:val="28"/>
          <w:szCs w:val="28"/>
          <w:lang w:val="en-US" w:eastAsia="zh-CN"/>
        </w:rPr>
        <w:t>19名</w:t>
      </w:r>
      <w:r>
        <w:rPr>
          <w:rFonts w:hint="eastAsia" w:ascii="宋体" w:hAnsi="宋体" w:cs="宋体"/>
          <w:sz w:val="28"/>
          <w:szCs w:val="28"/>
          <w:lang w:eastAsia="zh-CN"/>
        </w:rPr>
        <w:t>同学在早晚自习、上课期间</w:t>
      </w:r>
      <w:r>
        <w:rPr>
          <w:rFonts w:hint="eastAsia" w:ascii="宋体" w:hAnsi="宋体" w:cs="宋体"/>
          <w:sz w:val="28"/>
          <w:szCs w:val="28"/>
          <w:lang w:val="en-US" w:eastAsia="zh-CN"/>
        </w:rPr>
        <w:t>多次</w:t>
      </w:r>
      <w:r>
        <w:rPr>
          <w:rFonts w:hint="eastAsia" w:ascii="宋体" w:hAnsi="宋体" w:cs="宋体"/>
          <w:sz w:val="28"/>
          <w:szCs w:val="28"/>
          <w:lang w:eastAsia="zh-CN"/>
        </w:rPr>
        <w:t>无故迟到、早退、旷到，违纪违规，为了加强学风，严肃校风，根据《武昌理工学院学生素质测评违规处理办法》相关规定，经学院研究决定：</w:t>
      </w:r>
    </w:p>
    <w:p>
      <w:pPr>
        <w:spacing w:line="360" w:lineRule="auto"/>
        <w:ind w:firstLine="560" w:firstLineChars="200"/>
        <w:rPr>
          <w:rFonts w:hint="eastAsia" w:ascii="宋体" w:hAnsi="宋体" w:cs="宋体"/>
          <w:sz w:val="28"/>
          <w:szCs w:val="28"/>
          <w:lang w:eastAsia="zh-CN"/>
        </w:rPr>
      </w:pPr>
      <w:r>
        <w:rPr>
          <w:rFonts w:hint="eastAsia" w:ascii="宋体" w:hAnsi="宋体" w:cs="宋体"/>
          <w:sz w:val="28"/>
          <w:szCs w:val="28"/>
          <w:lang w:eastAsia="zh-CN"/>
        </w:rPr>
        <w:t>给予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韩铭洋 </w:t>
      </w:r>
      <w:r>
        <w:rPr>
          <w:rFonts w:hint="eastAsia" w:ascii="宋体" w:hAnsi="宋体" w:cs="宋体"/>
          <w:sz w:val="28"/>
          <w:szCs w:val="28"/>
          <w:lang w:eastAsia="zh-CN"/>
        </w:rPr>
        <w:t>等</w:t>
      </w:r>
      <w:r>
        <w:rPr>
          <w:rFonts w:hint="eastAsia" w:ascii="宋体" w:hAnsi="宋体" w:cs="宋体"/>
          <w:sz w:val="28"/>
          <w:szCs w:val="28"/>
          <w:lang w:val="en-US" w:eastAsia="zh-CN"/>
        </w:rPr>
        <w:t>19</w:t>
      </w:r>
      <w:r>
        <w:rPr>
          <w:rFonts w:hint="eastAsia" w:ascii="宋体" w:hAnsi="宋体" w:cs="宋体"/>
          <w:sz w:val="28"/>
          <w:szCs w:val="28"/>
          <w:lang w:eastAsia="zh-CN"/>
        </w:rPr>
        <w:t>名学生通报批评决定。</w:t>
      </w:r>
    </w:p>
    <w:p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</w:t>
      </w:r>
    </w:p>
    <w:p>
      <w:pPr>
        <w:spacing w:line="360" w:lineRule="auto"/>
        <w:ind w:firstLine="42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</w:t>
      </w:r>
      <w:r>
        <w:rPr>
          <w:rFonts w:hint="eastAsia"/>
          <w:sz w:val="28"/>
          <w:szCs w:val="28"/>
        </w:rPr>
        <w:t>共青团武昌理工学院</w:t>
      </w:r>
    </w:p>
    <w:p>
      <w:pPr>
        <w:spacing w:line="360" w:lineRule="auto"/>
        <w:ind w:firstLine="420"/>
        <w:jc w:val="right"/>
        <w:rPr>
          <w:sz w:val="28"/>
          <w:szCs w:val="28"/>
        </w:rPr>
      </w:pPr>
      <w:r>
        <w:rPr>
          <w:rFonts w:hint="eastAsia"/>
          <w:sz w:val="28"/>
          <w:szCs w:val="28"/>
        </w:rPr>
        <w:t>影视传媒学院委员会</w:t>
      </w:r>
    </w:p>
    <w:p>
      <w:pPr>
        <w:spacing w:line="360" w:lineRule="auto"/>
        <w:ind w:firstLine="42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2</w:t>
      </w:r>
      <w:r>
        <w:rPr>
          <w:rFonts w:hint="eastAsia"/>
          <w:sz w:val="28"/>
          <w:szCs w:val="28"/>
          <w:lang w:val="en-US" w:eastAsia="zh-CN"/>
        </w:rPr>
        <w:t>020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  <w:lang w:val="en-US" w:eastAsia="zh-CN"/>
        </w:rPr>
        <w:t>11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  <w:lang w:val="en-US" w:eastAsia="zh-CN"/>
        </w:rPr>
        <w:t>18</w:t>
      </w:r>
      <w:r>
        <w:rPr>
          <w:rFonts w:hint="eastAsia"/>
          <w:sz w:val="28"/>
          <w:szCs w:val="28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0D7590"/>
    <w:rsid w:val="001475A9"/>
    <w:rsid w:val="002856DD"/>
    <w:rsid w:val="00564C26"/>
    <w:rsid w:val="008D354A"/>
    <w:rsid w:val="00B22E2B"/>
    <w:rsid w:val="00B91058"/>
    <w:rsid w:val="01016B62"/>
    <w:rsid w:val="01026ED7"/>
    <w:rsid w:val="020F2801"/>
    <w:rsid w:val="02DE3A08"/>
    <w:rsid w:val="03070DDE"/>
    <w:rsid w:val="03355215"/>
    <w:rsid w:val="038F509C"/>
    <w:rsid w:val="03946C92"/>
    <w:rsid w:val="03D34346"/>
    <w:rsid w:val="03D80D6D"/>
    <w:rsid w:val="0483313A"/>
    <w:rsid w:val="048470D6"/>
    <w:rsid w:val="05453B43"/>
    <w:rsid w:val="06BB5D10"/>
    <w:rsid w:val="06E92A02"/>
    <w:rsid w:val="06F04A1B"/>
    <w:rsid w:val="0729238D"/>
    <w:rsid w:val="07AB527A"/>
    <w:rsid w:val="07AC6843"/>
    <w:rsid w:val="08585687"/>
    <w:rsid w:val="08D84D7F"/>
    <w:rsid w:val="0A1D3579"/>
    <w:rsid w:val="0A710A5D"/>
    <w:rsid w:val="0A9C4F43"/>
    <w:rsid w:val="0AE3193B"/>
    <w:rsid w:val="0B33745E"/>
    <w:rsid w:val="0BA6283B"/>
    <w:rsid w:val="0C7C1DE3"/>
    <w:rsid w:val="0D256FC7"/>
    <w:rsid w:val="0D9F0624"/>
    <w:rsid w:val="0DAA2213"/>
    <w:rsid w:val="0E4E7400"/>
    <w:rsid w:val="0E65415C"/>
    <w:rsid w:val="0EB21D0D"/>
    <w:rsid w:val="0EEE5AEC"/>
    <w:rsid w:val="0F0A2501"/>
    <w:rsid w:val="10632E4B"/>
    <w:rsid w:val="10817F08"/>
    <w:rsid w:val="11671C0C"/>
    <w:rsid w:val="120C727C"/>
    <w:rsid w:val="12436C48"/>
    <w:rsid w:val="12B12D9C"/>
    <w:rsid w:val="133A7FFD"/>
    <w:rsid w:val="14D60242"/>
    <w:rsid w:val="14FE6CD1"/>
    <w:rsid w:val="162E6FCA"/>
    <w:rsid w:val="164A6740"/>
    <w:rsid w:val="167402C2"/>
    <w:rsid w:val="16BF1950"/>
    <w:rsid w:val="16C54FDA"/>
    <w:rsid w:val="175D45AF"/>
    <w:rsid w:val="178C5849"/>
    <w:rsid w:val="17AC3DF6"/>
    <w:rsid w:val="17D63250"/>
    <w:rsid w:val="18205083"/>
    <w:rsid w:val="191F22F3"/>
    <w:rsid w:val="19631E3A"/>
    <w:rsid w:val="19CC0030"/>
    <w:rsid w:val="19E96B74"/>
    <w:rsid w:val="1A1D4B9F"/>
    <w:rsid w:val="1A413E5B"/>
    <w:rsid w:val="1C3123C0"/>
    <w:rsid w:val="1D645B5C"/>
    <w:rsid w:val="1D9A35D9"/>
    <w:rsid w:val="1E0C1FB6"/>
    <w:rsid w:val="1E5B76BA"/>
    <w:rsid w:val="1E782DBE"/>
    <w:rsid w:val="1F402D78"/>
    <w:rsid w:val="20286D93"/>
    <w:rsid w:val="208575C6"/>
    <w:rsid w:val="20F93015"/>
    <w:rsid w:val="21040847"/>
    <w:rsid w:val="2257433B"/>
    <w:rsid w:val="227E5105"/>
    <w:rsid w:val="22F73186"/>
    <w:rsid w:val="238220FB"/>
    <w:rsid w:val="240D7590"/>
    <w:rsid w:val="25006A48"/>
    <w:rsid w:val="25EB31F0"/>
    <w:rsid w:val="26A365FB"/>
    <w:rsid w:val="26F52821"/>
    <w:rsid w:val="26FA0128"/>
    <w:rsid w:val="27D9067E"/>
    <w:rsid w:val="27F06163"/>
    <w:rsid w:val="28D06E8C"/>
    <w:rsid w:val="28FD71AE"/>
    <w:rsid w:val="29692ECF"/>
    <w:rsid w:val="2AEC7B6F"/>
    <w:rsid w:val="2B7C2CA9"/>
    <w:rsid w:val="2CDA58FD"/>
    <w:rsid w:val="2EEC1844"/>
    <w:rsid w:val="2F5074CA"/>
    <w:rsid w:val="2F645458"/>
    <w:rsid w:val="2FF662D9"/>
    <w:rsid w:val="3009453D"/>
    <w:rsid w:val="30C0355F"/>
    <w:rsid w:val="312F0B01"/>
    <w:rsid w:val="31747A3E"/>
    <w:rsid w:val="32511BAA"/>
    <w:rsid w:val="331020B9"/>
    <w:rsid w:val="33451E71"/>
    <w:rsid w:val="33DD09A9"/>
    <w:rsid w:val="34887CF0"/>
    <w:rsid w:val="35974C50"/>
    <w:rsid w:val="35B540F7"/>
    <w:rsid w:val="35C20234"/>
    <w:rsid w:val="35F15B69"/>
    <w:rsid w:val="35F54B24"/>
    <w:rsid w:val="365B05F7"/>
    <w:rsid w:val="366424A8"/>
    <w:rsid w:val="3676202C"/>
    <w:rsid w:val="367716CB"/>
    <w:rsid w:val="3702594E"/>
    <w:rsid w:val="382F4499"/>
    <w:rsid w:val="38690589"/>
    <w:rsid w:val="387251FC"/>
    <w:rsid w:val="3A0E6F3B"/>
    <w:rsid w:val="3AD81A7C"/>
    <w:rsid w:val="3AE5157F"/>
    <w:rsid w:val="3BAA4B82"/>
    <w:rsid w:val="3C44305E"/>
    <w:rsid w:val="3DDA7856"/>
    <w:rsid w:val="3EC73F9E"/>
    <w:rsid w:val="3F2C1422"/>
    <w:rsid w:val="3F43327B"/>
    <w:rsid w:val="3FB761B4"/>
    <w:rsid w:val="3FC64103"/>
    <w:rsid w:val="40814598"/>
    <w:rsid w:val="416E5062"/>
    <w:rsid w:val="418610AA"/>
    <w:rsid w:val="42646342"/>
    <w:rsid w:val="43085F84"/>
    <w:rsid w:val="445D5EF1"/>
    <w:rsid w:val="446433BE"/>
    <w:rsid w:val="44754775"/>
    <w:rsid w:val="44F54F91"/>
    <w:rsid w:val="45010C79"/>
    <w:rsid w:val="45943182"/>
    <w:rsid w:val="45F14C28"/>
    <w:rsid w:val="463C42C2"/>
    <w:rsid w:val="46AB28E2"/>
    <w:rsid w:val="46B85F3C"/>
    <w:rsid w:val="46D763DE"/>
    <w:rsid w:val="46E376F7"/>
    <w:rsid w:val="47B273DC"/>
    <w:rsid w:val="49651B1A"/>
    <w:rsid w:val="49DC2D15"/>
    <w:rsid w:val="4A1F2352"/>
    <w:rsid w:val="4A1F5B31"/>
    <w:rsid w:val="4A5A40F2"/>
    <w:rsid w:val="4ABC3F90"/>
    <w:rsid w:val="4BB115F2"/>
    <w:rsid w:val="4C3836EA"/>
    <w:rsid w:val="4DEF3C25"/>
    <w:rsid w:val="4F49198B"/>
    <w:rsid w:val="4F6F50D7"/>
    <w:rsid w:val="4F782520"/>
    <w:rsid w:val="505F4577"/>
    <w:rsid w:val="510B49E5"/>
    <w:rsid w:val="5175306C"/>
    <w:rsid w:val="51896063"/>
    <w:rsid w:val="519B7F5B"/>
    <w:rsid w:val="51E4250F"/>
    <w:rsid w:val="52112D24"/>
    <w:rsid w:val="52463F99"/>
    <w:rsid w:val="52EE1511"/>
    <w:rsid w:val="530B1F6A"/>
    <w:rsid w:val="538763E9"/>
    <w:rsid w:val="5558400C"/>
    <w:rsid w:val="559024D9"/>
    <w:rsid w:val="56ED2FB2"/>
    <w:rsid w:val="57EB2C8D"/>
    <w:rsid w:val="583C56F1"/>
    <w:rsid w:val="59541A7A"/>
    <w:rsid w:val="597759CC"/>
    <w:rsid w:val="5B344706"/>
    <w:rsid w:val="5B3536BF"/>
    <w:rsid w:val="5B97494C"/>
    <w:rsid w:val="5B9D0C05"/>
    <w:rsid w:val="5C5213AE"/>
    <w:rsid w:val="5C6F169C"/>
    <w:rsid w:val="5D400CCF"/>
    <w:rsid w:val="5E544511"/>
    <w:rsid w:val="5E5F5AF6"/>
    <w:rsid w:val="5F565E01"/>
    <w:rsid w:val="5F5B6FD2"/>
    <w:rsid w:val="602C49A1"/>
    <w:rsid w:val="606755C4"/>
    <w:rsid w:val="60CA1CDC"/>
    <w:rsid w:val="60EB19A5"/>
    <w:rsid w:val="61570201"/>
    <w:rsid w:val="61DA016A"/>
    <w:rsid w:val="61DD314A"/>
    <w:rsid w:val="627A3072"/>
    <w:rsid w:val="62D22795"/>
    <w:rsid w:val="63333262"/>
    <w:rsid w:val="636F44C2"/>
    <w:rsid w:val="64480A24"/>
    <w:rsid w:val="65870E04"/>
    <w:rsid w:val="65EB2104"/>
    <w:rsid w:val="66043C9B"/>
    <w:rsid w:val="670D6CC4"/>
    <w:rsid w:val="672753DF"/>
    <w:rsid w:val="673A4B61"/>
    <w:rsid w:val="67603F25"/>
    <w:rsid w:val="678B2EDC"/>
    <w:rsid w:val="67DF2006"/>
    <w:rsid w:val="688A0942"/>
    <w:rsid w:val="68CA3075"/>
    <w:rsid w:val="68EA543F"/>
    <w:rsid w:val="69771CF2"/>
    <w:rsid w:val="698558C7"/>
    <w:rsid w:val="69F7634A"/>
    <w:rsid w:val="6A880952"/>
    <w:rsid w:val="6AE34838"/>
    <w:rsid w:val="6AE864E4"/>
    <w:rsid w:val="6B4351C3"/>
    <w:rsid w:val="6D54153D"/>
    <w:rsid w:val="6DE1551A"/>
    <w:rsid w:val="6E51561F"/>
    <w:rsid w:val="6F535407"/>
    <w:rsid w:val="6F7F1DD7"/>
    <w:rsid w:val="6FC87E97"/>
    <w:rsid w:val="706360B4"/>
    <w:rsid w:val="70991EE6"/>
    <w:rsid w:val="71115B8F"/>
    <w:rsid w:val="716904FE"/>
    <w:rsid w:val="71D60AEE"/>
    <w:rsid w:val="71F94689"/>
    <w:rsid w:val="72B62521"/>
    <w:rsid w:val="72BB4D17"/>
    <w:rsid w:val="74083093"/>
    <w:rsid w:val="74815FD9"/>
    <w:rsid w:val="7571343B"/>
    <w:rsid w:val="75C92EB5"/>
    <w:rsid w:val="760857E1"/>
    <w:rsid w:val="7665218D"/>
    <w:rsid w:val="769F3DC8"/>
    <w:rsid w:val="77402B49"/>
    <w:rsid w:val="775C589E"/>
    <w:rsid w:val="776571DA"/>
    <w:rsid w:val="77753523"/>
    <w:rsid w:val="7807011D"/>
    <w:rsid w:val="789C47F9"/>
    <w:rsid w:val="790F4E28"/>
    <w:rsid w:val="793C335B"/>
    <w:rsid w:val="794677C0"/>
    <w:rsid w:val="797A1E7B"/>
    <w:rsid w:val="79BE1EB2"/>
    <w:rsid w:val="79C91E11"/>
    <w:rsid w:val="79D20F21"/>
    <w:rsid w:val="7B8F57F1"/>
    <w:rsid w:val="7BAB4D22"/>
    <w:rsid w:val="7CA14000"/>
    <w:rsid w:val="7CC12274"/>
    <w:rsid w:val="7D6C5619"/>
    <w:rsid w:val="7D9F42D7"/>
    <w:rsid w:val="7DE81904"/>
    <w:rsid w:val="7E7024D9"/>
    <w:rsid w:val="7E9E31EC"/>
    <w:rsid w:val="7ECC7A6D"/>
    <w:rsid w:val="7F771559"/>
    <w:rsid w:val="7FD72E76"/>
    <w:rsid w:val="7FFE5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6"/>
    <w:qFormat/>
    <w:uiPriority w:val="99"/>
    <w:pPr>
      <w:keepNext/>
      <w:keepLines/>
      <w:spacing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link w:val="7"/>
    <w:qFormat/>
    <w:uiPriority w:val="99"/>
    <w:pPr>
      <w:keepNext/>
      <w:keepLines/>
      <w:spacing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semiHidden/>
    <w:qFormat/>
    <w:uiPriority w:val="99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">
    <w:name w:val="Heading 1 Char"/>
    <w:basedOn w:val="5"/>
    <w:link w:val="2"/>
    <w:qFormat/>
    <w:uiPriority w:val="9"/>
    <w:rPr>
      <w:rFonts w:ascii="Calibri" w:hAnsi="Calibri"/>
      <w:b/>
      <w:bCs/>
      <w:kern w:val="44"/>
      <w:sz w:val="44"/>
      <w:szCs w:val="44"/>
    </w:rPr>
  </w:style>
  <w:style w:type="character" w:customStyle="1" w:styleId="7">
    <w:name w:val="Heading 2 Char"/>
    <w:basedOn w:val="5"/>
    <w:link w:val="3"/>
    <w:semiHidden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2</Pages>
  <Words>629</Words>
  <Characters>1252</Characters>
  <Lines>0</Lines>
  <Paragraphs>0</Paragraphs>
  <TotalTime>38</TotalTime>
  <ScaleCrop>false</ScaleCrop>
  <LinksUpToDate>false</LinksUpToDate>
  <CharactersWithSpaces>1444</CharactersWithSpaces>
  <Application>WPS Office_11.1.0.10353_F1E327BC-269C-435d-A152-05C5408002CA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2017-04-24T06:09:00Z</dcterms:created>
  <dc:creator>Administrator</dc:creator>
  <cp:lastModifiedBy>lenovo</cp:lastModifiedBy>
  <cp:lastPrinted>2020-11-19T04:09:00Z</cp:lastPrinted>
  <dcterms:modified xsi:type="dcterms:W3CDTF">2021-03-02T04:52:52Z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2052-11.1.0.10353</vt:lpwstr>
  </property>
  <property fmtid="{D5CDD505-2E9C-101B-9397-08002B2CF9AE}" pid="3" name="ICV">
    <vt:lpwstr>E18A30E41E9A4BA8A29336A6B0AF6ACE</vt:lpwstr>
  </property>
</Properties>
</file>